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BLK-2026-077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Sicherheitsdienst - Altstadtfest Blieskastel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Sicherheitsdienstleistungen im Rahmen des Altstadtfest Blieskastel 2026.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